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26B00" w14:textId="77777777" w:rsidR="00DE759E" w:rsidRPr="008642EC" w:rsidRDefault="00DE759E" w:rsidP="00DE759E">
      <w:pPr>
        <w:pStyle w:val="BasicParagraph"/>
        <w:suppressAutoHyphens/>
        <w:spacing w:line="240" w:lineRule="auto"/>
        <w:rPr>
          <w:rFonts w:ascii="Times New Roman" w:hAnsi="Times New Roman" w:cs="Times New Roman"/>
          <w:bCs/>
          <w:color w:val="000000" w:themeColor="text1"/>
          <w:szCs w:val="21"/>
        </w:rPr>
      </w:pPr>
      <w:bookmarkStart w:id="0" w:name="_Hlk68592260"/>
      <w:bookmarkStart w:id="1" w:name="_GoBack"/>
      <w:bookmarkEnd w:id="1"/>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4EFD695" w14:textId="77777777" w:rsidR="00DE759E" w:rsidRDefault="00DE759E" w:rsidP="00DE759E">
      <w:pPr>
        <w:pStyle w:val="BasicParagraph"/>
        <w:suppressAutoHyphens/>
        <w:spacing w:line="240" w:lineRule="auto"/>
        <w:rPr>
          <w:rFonts w:ascii="Times New Roman" w:hAnsi="Times New Roman" w:cs="Times New Roman"/>
          <w:b/>
          <w:bCs/>
          <w:color w:val="000000" w:themeColor="text1"/>
          <w:sz w:val="21"/>
          <w:szCs w:val="21"/>
        </w:rPr>
      </w:pPr>
    </w:p>
    <w:p w14:paraId="30080E70" w14:textId="77777777" w:rsidR="00DE759E" w:rsidRPr="00582653" w:rsidRDefault="00DE759E" w:rsidP="00DE759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01E9F5A" w14:textId="77777777" w:rsidR="00DE759E" w:rsidRDefault="00DE759E" w:rsidP="00DE75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1D4102A" w14:textId="77777777" w:rsidR="00DE759E" w:rsidRDefault="00DE759E" w:rsidP="00DE759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F7D1E9B" w14:textId="77777777" w:rsidR="00DE759E" w:rsidRPr="00582653" w:rsidRDefault="00DE759E" w:rsidP="00DE759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75F77FA" wp14:editId="448A7A8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E0C0A2F" w14:textId="220A32DC" w:rsidR="00DE759E" w:rsidRDefault="00DE759E" w:rsidP="00DE759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EEF79E1" w14:textId="77777777" w:rsidR="00DE759E" w:rsidRDefault="00DE759E" w:rsidP="00DE759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423672E" w14:textId="77777777" w:rsidR="00DE759E" w:rsidRPr="00582653" w:rsidRDefault="00DE759E" w:rsidP="00DE759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D3A43A0" w14:textId="77777777" w:rsidR="00DE759E" w:rsidRPr="00582653" w:rsidRDefault="00DE759E" w:rsidP="00DE759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F412AE3" w14:textId="77777777" w:rsidR="00DE759E" w:rsidRPr="008642EC" w:rsidRDefault="00DE759E" w:rsidP="00DE759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2173789" w14:textId="77777777" w:rsidR="00DE759E" w:rsidRPr="008642EC" w:rsidRDefault="00DE759E" w:rsidP="00DE759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FBA39FE" w14:textId="77777777" w:rsidR="00DE759E" w:rsidRPr="00582653" w:rsidRDefault="00DE759E" w:rsidP="00DE759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64F9A18" w14:textId="77777777" w:rsidR="00DE759E" w:rsidRPr="008642EC" w:rsidRDefault="00DE759E" w:rsidP="00DE759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6D76CE0" w14:textId="77777777" w:rsidR="00DE759E" w:rsidRPr="008642EC" w:rsidRDefault="00DE759E" w:rsidP="00DE759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178A544" w14:textId="77777777" w:rsidR="00DE759E" w:rsidRPr="00582653" w:rsidRDefault="00DE759E" w:rsidP="00DE759E">
      <w:pPr>
        <w:pStyle w:val="BasicParagraph"/>
        <w:suppressAutoHyphens/>
        <w:spacing w:line="240" w:lineRule="auto"/>
        <w:rPr>
          <w:rFonts w:ascii="Times New Roman" w:hAnsi="Times New Roman" w:cs="Times New Roman"/>
          <w:color w:val="000000" w:themeColor="text1"/>
          <w:sz w:val="21"/>
          <w:szCs w:val="21"/>
        </w:rPr>
      </w:pPr>
    </w:p>
    <w:p w14:paraId="7C68FE03" w14:textId="77777777" w:rsidR="00DE759E" w:rsidRPr="00582653" w:rsidRDefault="00DE759E" w:rsidP="00DE759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2E5B0E6" w14:textId="77777777" w:rsidR="00DE759E" w:rsidRDefault="00DE759E" w:rsidP="00DE75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0C0527B" w14:textId="77777777" w:rsidR="00DE759E" w:rsidRDefault="00DE759E" w:rsidP="00DE759E">
      <w:pPr>
        <w:pStyle w:val="BasicParagraph"/>
        <w:suppressAutoHyphens/>
        <w:spacing w:line="240" w:lineRule="auto"/>
        <w:ind w:left="720"/>
        <w:rPr>
          <w:rFonts w:ascii="Times New Roman" w:hAnsi="Times New Roman" w:cs="Times New Roman"/>
          <w:color w:val="000000" w:themeColor="text1"/>
          <w:sz w:val="21"/>
          <w:szCs w:val="21"/>
        </w:rPr>
      </w:pPr>
    </w:p>
    <w:p w14:paraId="0D28F3E1" w14:textId="77777777" w:rsidR="00DE759E" w:rsidRDefault="00DE759E" w:rsidP="00DE75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720C53E" w14:textId="77777777" w:rsidR="00DE759E" w:rsidRDefault="00DE759E" w:rsidP="00DE759E">
      <w:pPr>
        <w:pStyle w:val="BasicParagraph"/>
        <w:suppressAutoHyphens/>
        <w:spacing w:line="240" w:lineRule="auto"/>
        <w:ind w:left="1440"/>
        <w:rPr>
          <w:rFonts w:ascii="Times New Roman" w:hAnsi="Times New Roman" w:cs="Times New Roman"/>
          <w:color w:val="000000" w:themeColor="text1"/>
          <w:sz w:val="21"/>
          <w:szCs w:val="21"/>
        </w:rPr>
      </w:pPr>
    </w:p>
    <w:p w14:paraId="3F3BD8CE" w14:textId="77777777" w:rsidR="00DE759E" w:rsidRDefault="00DE759E" w:rsidP="00DE759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5F92548" w14:textId="77777777" w:rsidR="00DE759E" w:rsidRDefault="00DE759E" w:rsidP="00DE759E">
      <w:pPr>
        <w:pStyle w:val="BasicParagraph"/>
        <w:suppressAutoHyphens/>
        <w:spacing w:line="240" w:lineRule="auto"/>
        <w:ind w:left="1440"/>
        <w:rPr>
          <w:rFonts w:ascii="Times New Roman" w:hAnsi="Times New Roman" w:cs="Times New Roman"/>
          <w:color w:val="000000" w:themeColor="text1"/>
          <w:sz w:val="21"/>
          <w:szCs w:val="21"/>
        </w:rPr>
      </w:pPr>
    </w:p>
    <w:p w14:paraId="7218422D" w14:textId="77777777" w:rsidR="00DE759E" w:rsidRDefault="00DE759E" w:rsidP="00DE759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44D3F35" w14:textId="77777777" w:rsidR="00DE759E" w:rsidRDefault="00DE759E">
      <w:pPr>
        <w:spacing w:before="0" w:after="160" w:line="259" w:lineRule="auto"/>
        <w:rPr>
          <w:rFonts w:ascii="Calibri" w:eastAsiaTheme="majorEastAsia" w:hAnsi="Calibri" w:cstheme="majorBidi"/>
          <w:b/>
          <w:color w:val="0031A7" w:themeColor="text2"/>
          <w:sz w:val="32"/>
          <w:szCs w:val="32"/>
          <w:lang w:val="en-US"/>
        </w:rPr>
      </w:pPr>
      <w:r>
        <w:rPr>
          <w:lang w:val="en-US"/>
        </w:rPr>
        <w:br w:type="page"/>
      </w:r>
    </w:p>
    <w:p w14:paraId="608D695E" w14:textId="29CFCF37"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DE759E"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DE759E">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E759E"/>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759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E759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2.xml><?xml version="1.0" encoding="utf-8"?>
<ds:datastoreItem xmlns:ds="http://schemas.openxmlformats.org/officeDocument/2006/customXml" ds:itemID="{E5D5F3AD-BD0B-4F8D-9708-C5AFCB7395DA}"/>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25FCDF1B-9A2F-4008-AFCE-A157EEEFC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56</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2023-07-07T04:25:00Z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